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C2B1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威海伯特利汽车安全系统有限公司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default" w:ascii="华文中宋" w:hAnsi="华文中宋" w:eastAsia="华文中宋"/>
          <w:b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威海伯特利汽车安全系统有限公司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高新技术企业、上市公司。目前配套的客户国内有上汽通用、吉利、小鹏奇瑞、蔚来等；国外有国际通用、法国标致、沃尔沃、马恒达、欧宝汽车等。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民营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汽车配件制造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张辉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18561267717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邮箱：1780464011@qq.com    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b/>
          <w:sz w:val="28"/>
          <w:szCs w:val="28"/>
          <w:lang w:val="en-US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1、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生产、质检普工、维修技工/50人/初中以上学历，身体健康，认字</w:t>
      </w:r>
    </w:p>
    <w:p w14:paraId="518FEE7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2、机加、铸造工程师/10人/本科及以上学历，相关经验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3、生产、质量相关管理人员/10人/本科及以上学历，相关管理经验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bookmarkStart w:id="0" w:name="_GoBack"/>
      <w:bookmarkEnd w:id="0"/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五险一金、年终奖，其他过节福利，免费食宿/职称晋升等</w:t>
      </w:r>
    </w:p>
    <w:p w14:paraId="3ACB7AAB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普工薪资：6000-9000元/月;管理人员薪资7000-14000元/月。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山东省威海市乳山市经济开发区开拓三路二号威海伯特利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417" w:bottom="1440" w:left="141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6E848A3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29322B8"/>
    <w:rsid w:val="78E36F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337</Words>
  <Characters>379</Characters>
  <Lines>0</Lines>
  <Paragraphs>0</Paragraphs>
  <TotalTime>6</TotalTime>
  <ScaleCrop>false</ScaleCrop>
  <LinksUpToDate>false</LinksUpToDate>
  <CharactersWithSpaces>465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2026-02-05T07:57:21Z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9D39BFBD61BE4DF29B764C12D9F2F350_13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