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C7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安吉亚太制动系统有限公司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单位名称：安吉亚太制动系统有限公司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安吉亚太制动系统有限公司致力于新能源、油电混动、燃油等汽车制动系统系列产品的研发、制造、销售业务，属上市公司浙江亚太机电股份有限公司全资公司，是国内汽车制动系统行业龙头企业的重要研发生产基地，资产总额20亿元。公司拥有国家级企业技术中心、国家认定重点实验室和博士后科研工作站、院士工作站、道路试验基地等研发试验平台，是国家高新技术企业、国家专精特新小巨人企业、国家绿色工厂、国家绿色供应链管理企业等，工厂已实现了智能化、信息化生产。公司环境优越，配有员工公寓、专家别墅楼、职工食堂、职工活动中心等配套设施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汽车零部件制造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联系人：郎健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联系电话：18057250007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、机加操作工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/50/高中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、管路操作工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/50/初中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、流水线装配工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/50/初中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7000-10000元/月</w:t>
      </w:r>
    </w:p>
    <w:p w14:paraId="7DAA666E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6000-8000元/月</w:t>
      </w:r>
    </w:p>
    <w:p w14:paraId="17982A50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5000-8000元/月</w:t>
      </w:r>
    </w:p>
    <w:p w14:paraId="3D907B8D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其他福利：五险一（金）；享受定期体检、高温假、年休假、年终奖等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浙江省湖州市安吉县地铺街道阳光大道西段399号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F922851"/>
    <w:rsid w:val="320F470F"/>
    <w:rsid w:val="338C0DA0"/>
    <w:rsid w:val="419B0120"/>
    <w:rsid w:val="434D53A5"/>
    <w:rsid w:val="4B972761"/>
    <w:rsid w:val="4C2C01D3"/>
    <w:rsid w:val="4E25768C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458</Words>
  <Characters>505</Characters>
  <Lines>0</Lines>
  <Paragraphs>0</Paragraphs>
  <TotalTime>122</TotalTime>
  <ScaleCrop>false</ScaleCrop>
  <LinksUpToDate>false</LinksUpToDate>
  <CharactersWithSpaces>605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2026-02-05T07:08:49Z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