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CC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泷赢环境科技（安吉）有限公司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单位名称：泷赢环境科技（安吉）有限公司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泷赢环境科技（安吉）有限公司成立与2019年，是浙江泷赢环境科技有限公司的子公司（浙江泷赢环境科技有限公司成立于2004年，注册资金3005万），注册资金3000万，年产值超过10000万元，是集环境技术咨询、环境影响评价、环境治理工程设计、工程总承包、环保技术研究、环保设备开发、生产、销售、安装调试及技术服务为一体的专业环保企业。公司具备环境工程专项设计乙级资质（住建部），安全生产许可证，环保工程专业承包二级（住建部），ISO14001/9001等资质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环境科技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联系人：刘家明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联系电话：16715712258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、管培生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/15人/大专及以上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6000元/月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工作地点：浙江省湖州市安吉县天子湖镇工业园区北湖路768号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4FA116E8"/>
    <w:rsid w:val="537C75C9"/>
    <w:rsid w:val="548250F0"/>
    <w:rsid w:val="55C83F55"/>
    <w:rsid w:val="58DB6CD4"/>
    <w:rsid w:val="5E7B6072"/>
    <w:rsid w:val="61EA573C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352</Words>
  <Characters>398</Characters>
  <Lines>0</Lines>
  <Paragraphs>0</Paragraphs>
  <TotalTime>11</TotalTime>
  <ScaleCrop>false</ScaleCrop>
  <LinksUpToDate>false</LinksUpToDate>
  <CharactersWithSpaces>465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2026-02-05T07:13:39Z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