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浙江吉盛机械有限公司用工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单位名称：浙江吉盛机械有限公司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基本情况：浙江吉盛机械有限公司坐落在环境优美、交通便利的中国竹乡湖州安吉县天子湖现代工业园区，公司占地面积约2 .4万平方米，是一家集模具设计制造到精密压铸、高品质钣金件研发制作及表面处理 自动喷塑流水线为一体的综合制造型企业。能够为汽车零部件、工矿灯、商用灯、汽摩配件、通讯器 材、电动工具、家用电器压铸件等产品提供一站式服务。产品出口欧美亚地区，有自主进出口权。公 司现有160T-2500T 压铸机、光谱分析仪、数控车床等设备，及自动喷塑流水线一条。自动化程度高， 充分保证生产能力。先进的生产设备、现代化管理模式和优秀的团队让我们不仅有产能的优势，更有 品质的保障。全心投入、至诚服务是我们永恒的追求。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精密制造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龙昌焕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联系电话：13735121394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、机加工储备干部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/3人/高中以上，机械或机电专业（数控专业更佳）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、质检员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/3人/高中以上，有工作经验优先</w:t>
      </w:r>
    </w:p>
    <w:p w14:paraId="46DFF2A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、压铸工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/6人/初中以上，有工作经验优先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</w:t>
      </w:r>
    </w:p>
    <w:p w14:paraId="0160112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4、数控操作员/6人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/高中以上，有工作经验优先</w:t>
      </w:r>
    </w:p>
    <w:p w14:paraId="42ADD2F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5、普工/5人/初中以上，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不限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4000-7000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4000-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5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计件工资（9000-12000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）</w:t>
      </w:r>
    </w:p>
    <w:p w14:paraId="42F5E553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计件工资（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8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000-1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0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）</w:t>
      </w:r>
    </w:p>
    <w:p w14:paraId="4ADBEE3D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计时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浙江省湖州市安吉县天子湖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4FE03F8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7780B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517</Words>
  <Characters>581</Characters>
  <Lines>0</Lines>
  <Paragraphs>0</Paragraphs>
  <TotalTime>6</TotalTime>
  <ScaleCrop>false</ScaleCrop>
  <LinksUpToDate>false</LinksUpToDate>
  <CharactersWithSpaces>689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2026-02-05T07:21:52Z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